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32B13" w14:textId="77777777" w:rsidR="006E0141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D3845AD" w14:textId="77777777" w:rsidR="006E0141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5EC84" w14:textId="77777777" w:rsidR="006E0141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F68A7" w14:textId="77777777" w:rsidR="006E0141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Chipping Norton,</w:t>
      </w:r>
    </w:p>
    <w:p w14:paraId="5CBED3AA" w14:textId="77777777" w:rsidR="006E0141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FCB0A7C" w14:textId="77777777" w:rsidR="006E0141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18-37)</w:t>
      </w:r>
    </w:p>
    <w:p w14:paraId="4B5DF5D6" w14:textId="77777777" w:rsidR="006E0141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ACF4D2" w14:textId="77777777" w:rsidR="006E0141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391392" w14:textId="77777777" w:rsidR="006E0141" w:rsidRPr="005F45A2" w:rsidRDefault="006E0141" w:rsidP="006E01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0B765D34" w14:textId="34B0CED6" w:rsidR="00BA00AB" w:rsidRPr="006E014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E01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3E70D" w14:textId="77777777" w:rsidR="006E0141" w:rsidRDefault="006E0141" w:rsidP="009139A6">
      <w:r>
        <w:separator/>
      </w:r>
    </w:p>
  </w:endnote>
  <w:endnote w:type="continuationSeparator" w:id="0">
    <w:p w14:paraId="25C05728" w14:textId="77777777" w:rsidR="006E0141" w:rsidRDefault="006E01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B02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D2A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327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25274" w14:textId="77777777" w:rsidR="006E0141" w:rsidRDefault="006E0141" w:rsidP="009139A6">
      <w:r>
        <w:separator/>
      </w:r>
    </w:p>
  </w:footnote>
  <w:footnote w:type="continuationSeparator" w:id="0">
    <w:p w14:paraId="7206337E" w14:textId="77777777" w:rsidR="006E0141" w:rsidRDefault="006E01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020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682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7EF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141"/>
    <w:rsid w:val="000666E0"/>
    <w:rsid w:val="002510B7"/>
    <w:rsid w:val="005C130B"/>
    <w:rsid w:val="006E0141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461E6"/>
  <w15:chartTrackingRefBased/>
  <w15:docId w15:val="{18A92518-4456-4727-9170-0A354BC0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2021-03-15T12:34:00Z</dcterms:created>
  <dcterms:modified xsi:type="dcterms:W3CDTF">2021-03-15T12:35:00Z</dcterms:modified>
</cp:coreProperties>
</file>